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4D24EB" w14:textId="77777777" w:rsidR="00CC42B7" w:rsidRPr="00707519" w:rsidRDefault="00CC42B7" w:rsidP="00707519"/>
    <w:p w14:paraId="637EA75B" w14:textId="2B22F397" w:rsidR="00D65128" w:rsidRPr="00707519" w:rsidRDefault="00D65128" w:rsidP="00707519">
      <w:pPr>
        <w:pStyle w:val="Heading1"/>
      </w:pPr>
      <w:r w:rsidRPr="00707519">
        <w:t>Instruction</w:t>
      </w:r>
      <w:r w:rsidR="00320FFD" w:rsidRPr="00707519">
        <w:t xml:space="preserve"> </w:t>
      </w:r>
      <w:r w:rsidRPr="00707519">
        <w:t xml:space="preserve">sheet for using the notched syringe in olfactory titration experiment. </w:t>
      </w:r>
    </w:p>
    <w:p w14:paraId="08601D3F" w14:textId="77777777" w:rsidR="009654B3" w:rsidRPr="00707519" w:rsidRDefault="009654B3" w:rsidP="00707519"/>
    <w:p w14:paraId="713B77A6" w14:textId="4232FFE0" w:rsidR="00D65128" w:rsidRPr="00707519" w:rsidRDefault="00D65128" w:rsidP="00707519">
      <w:pPr>
        <w:pStyle w:val="ListParagraph"/>
        <w:numPr>
          <w:ilvl w:val="0"/>
          <w:numId w:val="15"/>
        </w:numPr>
      </w:pPr>
      <w:r w:rsidRPr="00707519">
        <w:t xml:space="preserve">Fill the syringe with HCl from beaker </w:t>
      </w:r>
      <w:proofErr w:type="spellStart"/>
      <w:r w:rsidRPr="00707519">
        <w:t>i</w:t>
      </w:r>
      <w:proofErr w:type="spellEnd"/>
      <w:r w:rsidRPr="00707519">
        <w:t xml:space="preserve"> until it the syringe is at its </w:t>
      </w:r>
      <w:r w:rsidRPr="00707519">
        <w:rPr>
          <w:b/>
          <w:bCs/>
        </w:rPr>
        <w:t>maximum</w:t>
      </w:r>
      <w:r w:rsidRPr="00707519">
        <w:t xml:space="preserve"> capacity.</w:t>
      </w:r>
    </w:p>
    <w:p w14:paraId="398F1D6D" w14:textId="77777777" w:rsidR="00320FFD" w:rsidRPr="00707519" w:rsidRDefault="00320FFD" w:rsidP="00707519"/>
    <w:p w14:paraId="116A0508" w14:textId="77777777" w:rsidR="00D65128" w:rsidRPr="00707519" w:rsidRDefault="00D65128" w:rsidP="00707519"/>
    <w:p w14:paraId="2B4FC2C6" w14:textId="3AF2F826" w:rsidR="00D65128" w:rsidRPr="00707519" w:rsidRDefault="00D65128" w:rsidP="00707519"/>
    <w:p w14:paraId="2DEFE89E" w14:textId="1626AC90" w:rsidR="00D65128" w:rsidRPr="00707519" w:rsidRDefault="00D65128" w:rsidP="00707519">
      <w:r w:rsidRPr="00707519">
        <w:rPr>
          <w:noProof/>
        </w:rPr>
        <w:drawing>
          <wp:anchor distT="0" distB="0" distL="114300" distR="114300" simplePos="0" relativeHeight="251659264" behindDoc="0" locked="0" layoutInCell="1" allowOverlap="1" wp14:anchorId="66604FE5" wp14:editId="74B1CA92">
            <wp:simplePos x="0" y="0"/>
            <wp:positionH relativeFrom="column">
              <wp:posOffset>1596708</wp:posOffset>
            </wp:positionH>
            <wp:positionV relativeFrom="paragraph">
              <wp:posOffset>162242</wp:posOffset>
            </wp:positionV>
            <wp:extent cx="2639060" cy="1343025"/>
            <wp:effectExtent l="317" t="0" r="2858" b="2857"/>
            <wp:wrapNone/>
            <wp:docPr id="45" name="Picture 45" descr="A picture containing indoor, op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G_1966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0" t="4454" r="4237" b="32037"/>
                    <a:stretch/>
                  </pic:blipFill>
                  <pic:spPr bwMode="auto">
                    <a:xfrm rot="5400000">
                      <a:off x="0" y="0"/>
                      <a:ext cx="2639060" cy="1343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BBC233" w14:textId="77777777" w:rsidR="00D65128" w:rsidRPr="00707519" w:rsidRDefault="00D65128" w:rsidP="00707519"/>
    <w:p w14:paraId="2915FF56" w14:textId="77777777" w:rsidR="00D65128" w:rsidRPr="00707519" w:rsidRDefault="00D65128" w:rsidP="00707519"/>
    <w:p w14:paraId="4BF153CB" w14:textId="77777777" w:rsidR="00D65128" w:rsidRPr="00707519" w:rsidRDefault="00D65128" w:rsidP="00707519"/>
    <w:p w14:paraId="04286C84" w14:textId="338AF60F" w:rsidR="00D65128" w:rsidRPr="00707519" w:rsidRDefault="00D65128" w:rsidP="00707519"/>
    <w:p w14:paraId="1DD7A84C" w14:textId="750E5E69" w:rsidR="00D65128" w:rsidRPr="00707519" w:rsidRDefault="00D65128" w:rsidP="00707519">
      <w:r w:rsidRPr="0070751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B1A882" wp14:editId="1EB6890D">
                <wp:simplePos x="0" y="0"/>
                <wp:positionH relativeFrom="column">
                  <wp:posOffset>2380615</wp:posOffset>
                </wp:positionH>
                <wp:positionV relativeFrom="paragraph">
                  <wp:posOffset>244475</wp:posOffset>
                </wp:positionV>
                <wp:extent cx="287655" cy="340360"/>
                <wp:effectExtent l="12700" t="25400" r="29845" b="15240"/>
                <wp:wrapNone/>
                <wp:docPr id="58" name="Straight Arrow Connector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655" cy="34036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28D83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8" o:spid="_x0000_s1026" type="#_x0000_t32" style="position:absolute;margin-left:187.45pt;margin-top:19.25pt;width:22.65pt;height:26.8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" strokecolor="black [3040]" strokeweight="1.5pt">
                <v:stroke endarrow="block"/>
              </v:shape>
            </w:pict>
          </mc:Fallback>
        </mc:AlternateContent>
      </w:r>
    </w:p>
    <w:p w14:paraId="11FB7001" w14:textId="7B72A14C" w:rsidR="00D65128" w:rsidRPr="00707519" w:rsidRDefault="00D65128" w:rsidP="00707519"/>
    <w:p w14:paraId="2A678967" w14:textId="77A2E800" w:rsidR="00D65128" w:rsidRPr="00707519" w:rsidRDefault="00D65128" w:rsidP="00707519">
      <w:r w:rsidRPr="0070751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87DD4FF" wp14:editId="57E16F87">
                <wp:simplePos x="0" y="0"/>
                <wp:positionH relativeFrom="column">
                  <wp:posOffset>2233930</wp:posOffset>
                </wp:positionH>
                <wp:positionV relativeFrom="paragraph">
                  <wp:posOffset>106680</wp:posOffset>
                </wp:positionV>
                <wp:extent cx="805180" cy="228600"/>
                <wp:effectExtent l="0" t="0" r="7620" b="12700"/>
                <wp:wrapNone/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518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6874CD" w14:textId="77777777" w:rsidR="00D65128" w:rsidRPr="00E07E53" w:rsidRDefault="00D65128" w:rsidP="00707519">
                            <w:r w:rsidRPr="00E07E53">
                              <w:t xml:space="preserve">Beaker </w:t>
                            </w:r>
                            <w:proofErr w:type="spellStart"/>
                            <w:r w:rsidRPr="00E07E53">
                              <w:t>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7DD4FF" id="_x0000_t202" coordsize="21600,21600" o:spt="202" path="m,l,21600r21600,l21600,xe">
                <v:stroke joinstyle="miter"/>
                <v:path gradientshapeok="t" o:connecttype="rect"/>
              </v:shapetype>
              <v:shape id="Text Box 56" o:spid="_x0000_s1026" type="#_x0000_t202" style="position:absolute;left:0;text-align:left;margin-left:175.9pt;margin-top:8.4pt;width:63.4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" fillcolor="white [3201]" strokeweight=".5pt">
                <v:textbox>
                  <w:txbxContent>
                    <w:p w14:paraId="5B6874CD" w14:textId="77777777" w:rsidR="00D65128" w:rsidRPr="00E07E53" w:rsidRDefault="00D65128" w:rsidP="00707519">
                      <w:r w:rsidRPr="00E07E53">
                        <w:t xml:space="preserve">Beaker </w:t>
                      </w:r>
                      <w:proofErr w:type="spellStart"/>
                      <w:r w:rsidRPr="00E07E53">
                        <w:t>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756022C1" w14:textId="25769EC0" w:rsidR="00D65128" w:rsidRPr="00707519" w:rsidRDefault="00D65128" w:rsidP="00707519"/>
    <w:p w14:paraId="04223A55" w14:textId="77777777" w:rsidR="00D65128" w:rsidRPr="00707519" w:rsidRDefault="00D65128" w:rsidP="00707519"/>
    <w:p w14:paraId="302477DE" w14:textId="1CD60065" w:rsidR="00D65128" w:rsidRPr="00707519" w:rsidRDefault="00D65128" w:rsidP="00707519">
      <w:pPr>
        <w:pStyle w:val="ListParagraph"/>
        <w:numPr>
          <w:ilvl w:val="0"/>
          <w:numId w:val="15"/>
        </w:numPr>
      </w:pPr>
      <w:r w:rsidRPr="00707519">
        <w:t xml:space="preserve">Place finger on notch and push it down until the bottom of the </w:t>
      </w:r>
      <w:r w:rsidR="00BC0CDD">
        <w:t xml:space="preserve">notch </w:t>
      </w:r>
      <w:r w:rsidRPr="00707519">
        <w:t xml:space="preserve">is in line with the top of the barrel, expelling the HCl back into beaker </w:t>
      </w:r>
      <w:proofErr w:type="spellStart"/>
      <w:r w:rsidRPr="00707519">
        <w:t>i</w:t>
      </w:r>
      <w:proofErr w:type="spellEnd"/>
      <w:r w:rsidRPr="00707519">
        <w:t>.</w:t>
      </w:r>
    </w:p>
    <w:p w14:paraId="021740D7" w14:textId="77777777" w:rsidR="00D65128" w:rsidRPr="00707519" w:rsidRDefault="00D65128" w:rsidP="00707519">
      <w:pPr>
        <w:pStyle w:val="ListParagraph"/>
      </w:pPr>
    </w:p>
    <w:p w14:paraId="511F2CA1" w14:textId="77777777" w:rsidR="00D65128" w:rsidRPr="00707519" w:rsidRDefault="00D65128" w:rsidP="00707519"/>
    <w:p w14:paraId="340002FE" w14:textId="2BC86EEC" w:rsidR="00D65128" w:rsidRPr="00707519" w:rsidRDefault="00D65128" w:rsidP="00707519"/>
    <w:p w14:paraId="7F7FA755" w14:textId="0667F0E8" w:rsidR="00D65128" w:rsidRPr="00707519" w:rsidRDefault="00D65128" w:rsidP="00707519"/>
    <w:p w14:paraId="5F4358A5" w14:textId="4354257B" w:rsidR="00D65128" w:rsidRPr="00707519" w:rsidRDefault="00D65128" w:rsidP="00707519">
      <w:r w:rsidRPr="00707519">
        <w:rPr>
          <w:noProof/>
        </w:rPr>
        <w:drawing>
          <wp:anchor distT="0" distB="0" distL="114300" distR="114300" simplePos="0" relativeHeight="251662336" behindDoc="1" locked="0" layoutInCell="1" allowOverlap="1" wp14:anchorId="440CA7EB" wp14:editId="5451559A">
            <wp:simplePos x="0" y="0"/>
            <wp:positionH relativeFrom="column">
              <wp:posOffset>1647825</wp:posOffset>
            </wp:positionH>
            <wp:positionV relativeFrom="paragraph">
              <wp:posOffset>96520</wp:posOffset>
            </wp:positionV>
            <wp:extent cx="2592705" cy="1333500"/>
            <wp:effectExtent l="0" t="5397" r="5397" b="5398"/>
            <wp:wrapTight wrapText="bothSides">
              <wp:wrapPolygon edited="0">
                <wp:start x="-45" y="21513"/>
                <wp:lineTo x="21539" y="21513"/>
                <wp:lineTo x="21539" y="118"/>
                <wp:lineTo x="-45" y="118"/>
                <wp:lineTo x="-45" y="21513"/>
              </wp:wrapPolygon>
            </wp:wrapTight>
            <wp:docPr id="47" name="Picture 47" descr="A picture containing person, indoor, kitchen applian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G_1985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3" t="40338" r="12576" b="-1"/>
                    <a:stretch/>
                  </pic:blipFill>
                  <pic:spPr bwMode="auto">
                    <a:xfrm rot="5400000">
                      <a:off x="0" y="0"/>
                      <a:ext cx="2592705" cy="1333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AC9A05" w14:textId="77777777" w:rsidR="00D65128" w:rsidRPr="00707519" w:rsidRDefault="00D65128" w:rsidP="00707519"/>
    <w:p w14:paraId="399D70C2" w14:textId="77777777" w:rsidR="00D65128" w:rsidRPr="00707519" w:rsidRDefault="00D65128" w:rsidP="00707519"/>
    <w:p w14:paraId="67FB8C21" w14:textId="77777777" w:rsidR="00D65128" w:rsidRPr="00707519" w:rsidRDefault="00D65128" w:rsidP="00707519"/>
    <w:p w14:paraId="383BBD08" w14:textId="77777777" w:rsidR="00D65128" w:rsidRPr="00707519" w:rsidRDefault="00D65128" w:rsidP="00707519"/>
    <w:p w14:paraId="66CFBD16" w14:textId="77777777" w:rsidR="00D65128" w:rsidRPr="00707519" w:rsidRDefault="00D65128" w:rsidP="00707519"/>
    <w:p w14:paraId="4A95E562" w14:textId="77777777" w:rsidR="00D65128" w:rsidRPr="00707519" w:rsidRDefault="00D65128" w:rsidP="00707519"/>
    <w:p w14:paraId="738DCC1F" w14:textId="7C43CC2E" w:rsidR="00D65128" w:rsidRPr="00707519" w:rsidRDefault="00D65128" w:rsidP="00707519"/>
    <w:p w14:paraId="4FFCF90C" w14:textId="36EB1069" w:rsidR="00D65128" w:rsidRPr="00707519" w:rsidRDefault="00D65128" w:rsidP="00707519"/>
    <w:p w14:paraId="395DCEE7" w14:textId="4A80A6E1" w:rsidR="00D65128" w:rsidRPr="00707519" w:rsidRDefault="00D65128" w:rsidP="00707519"/>
    <w:p w14:paraId="448EE007" w14:textId="383541AA" w:rsidR="00072175" w:rsidRPr="00707519" w:rsidRDefault="00072175" w:rsidP="00707519"/>
    <w:p w14:paraId="6E24D76B" w14:textId="77777777" w:rsidR="00072175" w:rsidRPr="00707519" w:rsidRDefault="00072175" w:rsidP="00707519"/>
    <w:p w14:paraId="05AC3332" w14:textId="77777777" w:rsidR="00D65128" w:rsidRPr="00707519" w:rsidRDefault="00D65128" w:rsidP="00707519"/>
    <w:p w14:paraId="21DCB434" w14:textId="77777777" w:rsidR="00D65128" w:rsidRPr="00707519" w:rsidRDefault="00D65128" w:rsidP="00707519">
      <w:pPr>
        <w:pStyle w:val="ListParagraph"/>
        <w:numPr>
          <w:ilvl w:val="0"/>
          <w:numId w:val="15"/>
        </w:numPr>
      </w:pPr>
      <w:r w:rsidRPr="00707519">
        <w:t>Transfer the HCl remaining in the syringe into the beaker containing the analyte solution.</w:t>
      </w:r>
    </w:p>
    <w:p w14:paraId="2AF9FAF2" w14:textId="77777777" w:rsidR="00D65128" w:rsidRPr="00707519" w:rsidRDefault="00D65128" w:rsidP="00707519">
      <w:r w:rsidRPr="00707519">
        <w:rPr>
          <w:noProof/>
        </w:rPr>
        <w:drawing>
          <wp:anchor distT="0" distB="0" distL="114300" distR="114300" simplePos="0" relativeHeight="251663360" behindDoc="0" locked="0" layoutInCell="1" allowOverlap="1" wp14:anchorId="7ABBA743" wp14:editId="0C0CB279">
            <wp:simplePos x="0" y="0"/>
            <wp:positionH relativeFrom="column">
              <wp:posOffset>2238703</wp:posOffset>
            </wp:positionH>
            <wp:positionV relativeFrom="paragraph">
              <wp:posOffset>71909</wp:posOffset>
            </wp:positionV>
            <wp:extent cx="1330328" cy="2631418"/>
            <wp:effectExtent l="0" t="0" r="3175" b="0"/>
            <wp:wrapNone/>
            <wp:docPr id="46" name="Picture 46" descr="A picture containing table, cup, person, in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G_1975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45" t="2511"/>
                    <a:stretch/>
                  </pic:blipFill>
                  <pic:spPr bwMode="auto">
                    <a:xfrm>
                      <a:off x="0" y="0"/>
                      <a:ext cx="1330839" cy="26324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1CD767" w14:textId="77777777" w:rsidR="00D65128" w:rsidRPr="00707519" w:rsidRDefault="00D65128" w:rsidP="00707519"/>
    <w:p w14:paraId="14805AD2" w14:textId="77777777" w:rsidR="00D65128" w:rsidRPr="00707519" w:rsidRDefault="00D65128" w:rsidP="00707519"/>
    <w:p w14:paraId="1B28D9F2" w14:textId="77777777" w:rsidR="00D65128" w:rsidRPr="00707519" w:rsidRDefault="00D65128" w:rsidP="00707519"/>
    <w:p w14:paraId="093DE079" w14:textId="3C27C56C" w:rsidR="00D65128" w:rsidRPr="00707519" w:rsidRDefault="00D65128" w:rsidP="00707519"/>
    <w:p w14:paraId="5CCD84B8" w14:textId="5369616E" w:rsidR="00D65128" w:rsidRPr="00707519" w:rsidRDefault="00D65128" w:rsidP="00707519"/>
    <w:p w14:paraId="0CCBA9F5" w14:textId="77777777" w:rsidR="00D65128" w:rsidRPr="00707519" w:rsidRDefault="00D65128" w:rsidP="00707519"/>
    <w:p w14:paraId="25D94758" w14:textId="77777777" w:rsidR="00D65128" w:rsidRPr="00707519" w:rsidRDefault="00D65128" w:rsidP="00707519"/>
    <w:p w14:paraId="1B92B617" w14:textId="4BFFDB55" w:rsidR="00D65128" w:rsidRPr="00707519" w:rsidRDefault="00D65128" w:rsidP="00707519">
      <w:r w:rsidRPr="0070751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278C9E" wp14:editId="7744C66E">
                <wp:simplePos x="0" y="0"/>
                <wp:positionH relativeFrom="column">
                  <wp:posOffset>2552700</wp:posOffset>
                </wp:positionH>
                <wp:positionV relativeFrom="paragraph">
                  <wp:posOffset>128905</wp:posOffset>
                </wp:positionV>
                <wp:extent cx="287655" cy="340360"/>
                <wp:effectExtent l="12700" t="25400" r="29845" b="15240"/>
                <wp:wrapNone/>
                <wp:docPr id="1" name="Straight Arrow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655" cy="34036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EAA52C" id="Straight Arrow Connector 1" o:spid="_x0000_s1026" type="#_x0000_t32" style="position:absolute;margin-left:201pt;margin-top:10.15pt;width:22.65pt;height:26.8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" strokecolor="black [3040]" strokeweight="1.5pt">
                <v:stroke endarrow="block"/>
              </v:shape>
            </w:pict>
          </mc:Fallback>
        </mc:AlternateContent>
      </w:r>
    </w:p>
    <w:p w14:paraId="2E4597E6" w14:textId="318E3395" w:rsidR="0015645E" w:rsidRPr="00707519" w:rsidRDefault="00D65128" w:rsidP="00707519">
      <w:r w:rsidRPr="0070751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265AC8" wp14:editId="2BF113CA">
                <wp:simplePos x="0" y="0"/>
                <wp:positionH relativeFrom="column">
                  <wp:posOffset>2255520</wp:posOffset>
                </wp:positionH>
                <wp:positionV relativeFrom="paragraph">
                  <wp:posOffset>292735</wp:posOffset>
                </wp:positionV>
                <wp:extent cx="694055" cy="228600"/>
                <wp:effectExtent l="0" t="0" r="17145" b="1270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055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155CBF7" w14:textId="77777777" w:rsidR="00D65128" w:rsidRPr="00E07E53" w:rsidRDefault="00D65128" w:rsidP="00707519">
                            <w:r w:rsidRPr="00E07E53">
                              <w:t>Beaker 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265AC8" id="Text Box 57" o:spid="_x0000_s1027" type="#_x0000_t202" style="position:absolute;left:0;text-align:left;margin-left:177.6pt;margin-top:23.05pt;width:54.65pt;height:1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" fillcolor="white [3201]" strokeweight=".5pt">
                <v:textbox>
                  <w:txbxContent>
                    <w:p w14:paraId="5155CBF7" w14:textId="77777777" w:rsidR="00D65128" w:rsidRPr="00E07E53" w:rsidRDefault="00D65128" w:rsidP="00707519">
                      <w:r w:rsidRPr="00E07E53">
                        <w:t>Beaker ii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5645E" w:rsidRPr="00707519" w:rsidSect="00B439E9">
      <w:headerReference w:type="default" r:id="rId14"/>
      <w:footerReference w:type="default" r:id="rId15"/>
      <w:type w:val="continuous"/>
      <w:pgSz w:w="11906" w:h="16838"/>
      <w:pgMar w:top="1531" w:right="1077" w:bottom="1440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1EC37C" w14:textId="77777777" w:rsidR="00C766E6" w:rsidRDefault="00C766E6" w:rsidP="00707519">
      <w:r>
        <w:separator/>
      </w:r>
    </w:p>
  </w:endnote>
  <w:endnote w:type="continuationSeparator" w:id="0">
    <w:p w14:paraId="6259AF27" w14:textId="77777777" w:rsidR="00C766E6" w:rsidRDefault="00C766E6" w:rsidP="007075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54D713" w14:textId="452F4E0B" w:rsidR="0099101D" w:rsidRPr="00BC0CDD" w:rsidRDefault="0099101D" w:rsidP="00707519">
    <w:pPr>
      <w:pStyle w:val="Footer"/>
      <w:rPr>
        <w:sz w:val="20"/>
        <w:szCs w:val="20"/>
      </w:rPr>
    </w:pPr>
    <w:r w:rsidRPr="00BC0CDD">
      <w:rPr>
        <w:noProof/>
        <w:sz w:val="20"/>
        <w:szCs w:val="20"/>
        <w:lang w:eastAsia="en-GB"/>
      </w:rPr>
      <w:drawing>
        <wp:anchor distT="0" distB="0" distL="114300" distR="114300" simplePos="0" relativeHeight="251659264" behindDoc="0" locked="0" layoutInCell="1" allowOverlap="1" wp14:anchorId="53A8F0AA" wp14:editId="04AAC691">
          <wp:simplePos x="0" y="0"/>
          <wp:positionH relativeFrom="margin">
            <wp:posOffset>5525770</wp:posOffset>
          </wp:positionH>
          <wp:positionV relativeFrom="paragraph">
            <wp:posOffset>35941</wp:posOffset>
          </wp:positionV>
          <wp:extent cx="659219" cy="230411"/>
          <wp:effectExtent l="0" t="0" r="7620" b="0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59219" cy="23041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C0CDD">
      <w:rPr>
        <w:sz w:val="20"/>
        <w:szCs w:val="20"/>
      </w:rPr>
      <w:t xml:space="preserve">This work is licensed under the Creative Commons Attribution 4.0 International License. To view a copy of this license, visit http://creativecommons.org/licenses/by/4.0/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CD3F7A" w14:textId="77777777" w:rsidR="00C766E6" w:rsidRDefault="00C766E6" w:rsidP="00707519">
      <w:r>
        <w:separator/>
      </w:r>
    </w:p>
  </w:footnote>
  <w:footnote w:type="continuationSeparator" w:id="0">
    <w:p w14:paraId="0B6E03B1" w14:textId="77777777" w:rsidR="00C766E6" w:rsidRDefault="00C766E6" w:rsidP="007075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62956E" w14:textId="354A2FB3" w:rsidR="0099101D" w:rsidRPr="002F3EE4" w:rsidRDefault="0048445C" w:rsidP="00707519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056C195E" wp14:editId="2DEB3856">
          <wp:simplePos x="0" y="0"/>
          <wp:positionH relativeFrom="margin">
            <wp:posOffset>0</wp:posOffset>
          </wp:positionH>
          <wp:positionV relativeFrom="paragraph">
            <wp:posOffset>97655</wp:posOffset>
          </wp:positionV>
          <wp:extent cx="1144270" cy="383540"/>
          <wp:effectExtent l="0" t="0" r="0" b="0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4270" cy="383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5224F" w:rsidRPr="002F3EE4">
      <w:rPr>
        <w:noProof/>
      </w:rPr>
      <w:drawing>
        <wp:anchor distT="0" distB="0" distL="114300" distR="114300" simplePos="0" relativeHeight="251660288" behindDoc="0" locked="0" layoutInCell="1" allowOverlap="1" wp14:anchorId="5DC164A0" wp14:editId="7A14B42D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059583" cy="600075"/>
          <wp:effectExtent l="0" t="0" r="7620" b="0"/>
          <wp:wrapNone/>
          <wp:docPr id="4" name="Picture 2">
            <a:extLst xmlns:a="http://schemas.openxmlformats.org/drawingml/2006/main">
              <a:ext uri="{FF2B5EF4-FFF2-40B4-BE49-F238E27FC236}">
                <a16:creationId xmlns:a16="http://schemas.microsoft.com/office/drawing/2014/main" id="{CEEBBF04-1F5D-4C74-BFAC-2897CC1487EA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2">
                    <a:extLst>
                      <a:ext uri="{FF2B5EF4-FFF2-40B4-BE49-F238E27FC236}">
                        <a16:creationId xmlns:a16="http://schemas.microsoft.com/office/drawing/2014/main" id="{CEEBBF04-1F5D-4C74-BFAC-2897CC1487EA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r="6362" b="24466"/>
                  <a:stretch/>
                </pic:blipFill>
                <pic:spPr bwMode="auto">
                  <a:xfrm>
                    <a:off x="0" y="0"/>
                    <a:ext cx="1059583" cy="600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E2E6624" w14:textId="360722C7" w:rsidR="00B439E9" w:rsidRPr="00B439E9" w:rsidRDefault="00B439E9" w:rsidP="0070751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A1BC3"/>
    <w:multiLevelType w:val="hybridMultilevel"/>
    <w:tmpl w:val="5AE8FEC4"/>
    <w:lvl w:ilvl="0" w:tplc="5978EB1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186A67"/>
    <w:multiLevelType w:val="hybridMultilevel"/>
    <w:tmpl w:val="E7567E4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3C0997"/>
    <w:multiLevelType w:val="hybridMultilevel"/>
    <w:tmpl w:val="D12E619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5E4E4E"/>
    <w:multiLevelType w:val="hybridMultilevel"/>
    <w:tmpl w:val="110C56F4"/>
    <w:lvl w:ilvl="0" w:tplc="442483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E458FA"/>
    <w:multiLevelType w:val="hybridMultilevel"/>
    <w:tmpl w:val="C6EA9A6A"/>
    <w:lvl w:ilvl="0" w:tplc="E1FE5C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0006A5"/>
    <w:multiLevelType w:val="hybridMultilevel"/>
    <w:tmpl w:val="20B4EC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1A0905"/>
    <w:multiLevelType w:val="multilevel"/>
    <w:tmpl w:val="607E47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18D5E26"/>
    <w:multiLevelType w:val="multilevel"/>
    <w:tmpl w:val="25A0E6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A236837"/>
    <w:multiLevelType w:val="hybridMultilevel"/>
    <w:tmpl w:val="DFEAB764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C64148"/>
    <w:multiLevelType w:val="hybridMultilevel"/>
    <w:tmpl w:val="FAE0E6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1783F38"/>
    <w:multiLevelType w:val="hybridMultilevel"/>
    <w:tmpl w:val="3162D0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DF370CF"/>
    <w:multiLevelType w:val="hybridMultilevel"/>
    <w:tmpl w:val="0F48C0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53617C8"/>
    <w:multiLevelType w:val="hybridMultilevel"/>
    <w:tmpl w:val="4CEC7F3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3537B04"/>
    <w:multiLevelType w:val="hybridMultilevel"/>
    <w:tmpl w:val="16A86F9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96A303E"/>
    <w:multiLevelType w:val="hybridMultilevel"/>
    <w:tmpl w:val="E906318E"/>
    <w:lvl w:ilvl="0" w:tplc="04AE0A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04924472">
    <w:abstractNumId w:val="12"/>
  </w:num>
  <w:num w:numId="2" w16cid:durableId="536088265">
    <w:abstractNumId w:val="0"/>
  </w:num>
  <w:num w:numId="3" w16cid:durableId="1566910160">
    <w:abstractNumId w:val="2"/>
  </w:num>
  <w:num w:numId="4" w16cid:durableId="364988268">
    <w:abstractNumId w:val="9"/>
  </w:num>
  <w:num w:numId="5" w16cid:durableId="1422605869">
    <w:abstractNumId w:val="11"/>
  </w:num>
  <w:num w:numId="6" w16cid:durableId="1176462251">
    <w:abstractNumId w:val="13"/>
  </w:num>
  <w:num w:numId="7" w16cid:durableId="1385718354">
    <w:abstractNumId w:val="1"/>
  </w:num>
  <w:num w:numId="8" w16cid:durableId="353582002">
    <w:abstractNumId w:val="6"/>
  </w:num>
  <w:num w:numId="9" w16cid:durableId="614212711">
    <w:abstractNumId w:val="7"/>
  </w:num>
  <w:num w:numId="10" w16cid:durableId="651373095">
    <w:abstractNumId w:val="5"/>
  </w:num>
  <w:num w:numId="11" w16cid:durableId="1060205487">
    <w:abstractNumId w:val="10"/>
  </w:num>
  <w:num w:numId="12" w16cid:durableId="215897102">
    <w:abstractNumId w:val="3"/>
  </w:num>
  <w:num w:numId="13" w16cid:durableId="2065449362">
    <w:abstractNumId w:val="4"/>
  </w:num>
  <w:num w:numId="14" w16cid:durableId="773747750">
    <w:abstractNumId w:val="14"/>
  </w:num>
  <w:num w:numId="15" w16cid:durableId="95906705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516B"/>
    <w:rsid w:val="00025274"/>
    <w:rsid w:val="0004516B"/>
    <w:rsid w:val="00047DE9"/>
    <w:rsid w:val="00052C7B"/>
    <w:rsid w:val="000713BC"/>
    <w:rsid w:val="00072175"/>
    <w:rsid w:val="000A4B60"/>
    <w:rsid w:val="00104F4F"/>
    <w:rsid w:val="00106A68"/>
    <w:rsid w:val="001228F0"/>
    <w:rsid w:val="00135E92"/>
    <w:rsid w:val="001500BA"/>
    <w:rsid w:val="0015224F"/>
    <w:rsid w:val="0015645E"/>
    <w:rsid w:val="001606F8"/>
    <w:rsid w:val="00161690"/>
    <w:rsid w:val="001742AC"/>
    <w:rsid w:val="00184511"/>
    <w:rsid w:val="00185EF3"/>
    <w:rsid w:val="00204332"/>
    <w:rsid w:val="0029466D"/>
    <w:rsid w:val="00294724"/>
    <w:rsid w:val="002C5393"/>
    <w:rsid w:val="002D31FD"/>
    <w:rsid w:val="002E0D46"/>
    <w:rsid w:val="002F3EE4"/>
    <w:rsid w:val="003115D3"/>
    <w:rsid w:val="00320FFD"/>
    <w:rsid w:val="00324C76"/>
    <w:rsid w:val="00384911"/>
    <w:rsid w:val="003927FB"/>
    <w:rsid w:val="003B12AC"/>
    <w:rsid w:val="003B42C9"/>
    <w:rsid w:val="003D2127"/>
    <w:rsid w:val="004034A6"/>
    <w:rsid w:val="00425BFD"/>
    <w:rsid w:val="0044285D"/>
    <w:rsid w:val="00457BDA"/>
    <w:rsid w:val="00474263"/>
    <w:rsid w:val="0048445C"/>
    <w:rsid w:val="004A17DF"/>
    <w:rsid w:val="004D4E75"/>
    <w:rsid w:val="004F3294"/>
    <w:rsid w:val="0050459A"/>
    <w:rsid w:val="00531F46"/>
    <w:rsid w:val="005738EC"/>
    <w:rsid w:val="005962F4"/>
    <w:rsid w:val="005A5917"/>
    <w:rsid w:val="005C27A8"/>
    <w:rsid w:val="005C5A32"/>
    <w:rsid w:val="005E1700"/>
    <w:rsid w:val="005F0E63"/>
    <w:rsid w:val="00635AF0"/>
    <w:rsid w:val="006602BB"/>
    <w:rsid w:val="00695DEC"/>
    <w:rsid w:val="006C380F"/>
    <w:rsid w:val="00707519"/>
    <w:rsid w:val="00750938"/>
    <w:rsid w:val="00752A05"/>
    <w:rsid w:val="0077244A"/>
    <w:rsid w:val="00783426"/>
    <w:rsid w:val="007A0C9D"/>
    <w:rsid w:val="007D436F"/>
    <w:rsid w:val="007E4637"/>
    <w:rsid w:val="007F5217"/>
    <w:rsid w:val="00824BC4"/>
    <w:rsid w:val="00827C51"/>
    <w:rsid w:val="00847336"/>
    <w:rsid w:val="00847E54"/>
    <w:rsid w:val="00852F64"/>
    <w:rsid w:val="00864D29"/>
    <w:rsid w:val="00886317"/>
    <w:rsid w:val="008B13C5"/>
    <w:rsid w:val="008B30CE"/>
    <w:rsid w:val="008B33E9"/>
    <w:rsid w:val="008B7B9D"/>
    <w:rsid w:val="008D386F"/>
    <w:rsid w:val="008D44EE"/>
    <w:rsid w:val="008E22D3"/>
    <w:rsid w:val="00913513"/>
    <w:rsid w:val="00933D8D"/>
    <w:rsid w:val="00933F5B"/>
    <w:rsid w:val="00963343"/>
    <w:rsid w:val="009654B3"/>
    <w:rsid w:val="00975595"/>
    <w:rsid w:val="0099101D"/>
    <w:rsid w:val="009D159A"/>
    <w:rsid w:val="009F093B"/>
    <w:rsid w:val="00A20E14"/>
    <w:rsid w:val="00A31F8F"/>
    <w:rsid w:val="00A636C3"/>
    <w:rsid w:val="00A67F5A"/>
    <w:rsid w:val="00AC4318"/>
    <w:rsid w:val="00AD6C37"/>
    <w:rsid w:val="00AF2BEC"/>
    <w:rsid w:val="00AF5FFB"/>
    <w:rsid w:val="00B01A22"/>
    <w:rsid w:val="00B24172"/>
    <w:rsid w:val="00B439E9"/>
    <w:rsid w:val="00B74DA0"/>
    <w:rsid w:val="00B82A09"/>
    <w:rsid w:val="00BC0CDD"/>
    <w:rsid w:val="00BC7303"/>
    <w:rsid w:val="00BE0255"/>
    <w:rsid w:val="00BE395A"/>
    <w:rsid w:val="00C2037B"/>
    <w:rsid w:val="00C30470"/>
    <w:rsid w:val="00C423CF"/>
    <w:rsid w:val="00C5686A"/>
    <w:rsid w:val="00C7249A"/>
    <w:rsid w:val="00C766E6"/>
    <w:rsid w:val="00C8383E"/>
    <w:rsid w:val="00C939E7"/>
    <w:rsid w:val="00C94EEA"/>
    <w:rsid w:val="00CA227F"/>
    <w:rsid w:val="00CC42B7"/>
    <w:rsid w:val="00CD72C2"/>
    <w:rsid w:val="00D14E94"/>
    <w:rsid w:val="00D27EE6"/>
    <w:rsid w:val="00D30E75"/>
    <w:rsid w:val="00D32939"/>
    <w:rsid w:val="00D552F8"/>
    <w:rsid w:val="00D63956"/>
    <w:rsid w:val="00D65128"/>
    <w:rsid w:val="00D65AF5"/>
    <w:rsid w:val="00E27927"/>
    <w:rsid w:val="00E67630"/>
    <w:rsid w:val="00E715AA"/>
    <w:rsid w:val="00E770FD"/>
    <w:rsid w:val="00E92A0F"/>
    <w:rsid w:val="00EF7633"/>
    <w:rsid w:val="00F219A5"/>
    <w:rsid w:val="00F26BB6"/>
    <w:rsid w:val="00F27031"/>
    <w:rsid w:val="00F50D31"/>
    <w:rsid w:val="00F62BCA"/>
    <w:rsid w:val="00F64C42"/>
    <w:rsid w:val="00F679B3"/>
    <w:rsid w:val="00F71150"/>
    <w:rsid w:val="00F7629C"/>
    <w:rsid w:val="00F912AE"/>
    <w:rsid w:val="00F95903"/>
    <w:rsid w:val="00F97B48"/>
    <w:rsid w:val="00FA3D34"/>
    <w:rsid w:val="00FB6552"/>
    <w:rsid w:val="00FD4196"/>
    <w:rsid w:val="00FF5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85053DC"/>
  <w15:docId w15:val="{8559A521-1087-4F9A-9566-DAF79148A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9"/>
    <w:pPr>
      <w:spacing w:after="0" w:line="360" w:lineRule="auto"/>
      <w:jc w:val="both"/>
    </w:pPr>
    <w:rPr>
      <w:rFonts w:ascii="Arial" w:hAnsi="Arial" w:cs="Arial"/>
      <w:color w:val="000000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1606F8"/>
    <w:pPr>
      <w:outlineLvl w:val="0"/>
    </w:pPr>
    <w:rPr>
      <w:b/>
      <w:sz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606F8"/>
    <w:pPr>
      <w:outlineLvl w:val="1"/>
    </w:pPr>
    <w:rPr>
      <w:b/>
      <w:bCs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30E75"/>
    <w:pPr>
      <w:outlineLvl w:val="2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715A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5686A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5BF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5BF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25BFD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25BFD"/>
  </w:style>
  <w:style w:type="paragraph" w:styleId="Footer">
    <w:name w:val="footer"/>
    <w:basedOn w:val="Normal"/>
    <w:link w:val="FooterChar"/>
    <w:uiPriority w:val="99"/>
    <w:unhideWhenUsed/>
    <w:rsid w:val="00425BFD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25BFD"/>
  </w:style>
  <w:style w:type="paragraph" w:styleId="NormalWeb">
    <w:name w:val="Normal (Web)"/>
    <w:basedOn w:val="Normal"/>
    <w:uiPriority w:val="99"/>
    <w:unhideWhenUsed/>
    <w:rsid w:val="00324C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Strong">
    <w:name w:val="Strong"/>
    <w:basedOn w:val="DefaultParagraphFont"/>
    <w:uiPriority w:val="22"/>
    <w:qFormat/>
    <w:rsid w:val="00324C76"/>
    <w:rPr>
      <w:b/>
      <w:bCs/>
    </w:rPr>
  </w:style>
  <w:style w:type="character" w:styleId="Emphasis">
    <w:name w:val="Emphasis"/>
    <w:basedOn w:val="DefaultParagraphFont"/>
    <w:uiPriority w:val="20"/>
    <w:qFormat/>
    <w:rsid w:val="00C8383E"/>
    <w:rPr>
      <w:i/>
      <w:iCs/>
    </w:rPr>
  </w:style>
  <w:style w:type="table" w:styleId="TableGrid">
    <w:name w:val="Table Grid"/>
    <w:basedOn w:val="TableNormal"/>
    <w:uiPriority w:val="59"/>
    <w:rsid w:val="00824B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606F8"/>
    <w:rPr>
      <w:rFonts w:ascii="Arial" w:hAnsi="Arial" w:cs="Arial"/>
      <w:b/>
      <w:sz w:val="28"/>
    </w:rPr>
  </w:style>
  <w:style w:type="character" w:customStyle="1" w:styleId="Heading2Char">
    <w:name w:val="Heading 2 Char"/>
    <w:basedOn w:val="DefaultParagraphFont"/>
    <w:link w:val="Heading2"/>
    <w:uiPriority w:val="9"/>
    <w:rsid w:val="001606F8"/>
    <w:rPr>
      <w:rFonts w:ascii="Arial" w:hAnsi="Arial" w:cs="Arial"/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D30E75"/>
    <w:rPr>
      <w:rFonts w:ascii="Arial" w:hAnsi="Arial" w:cs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119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4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87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1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emf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NicolaJRogersSimpson\ChemBam_ZS2017\Documents_for_experiments\pdf_StudentExperiment\experimentStudent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F17AE142E5AC4F8140A237964518BD" ma:contentTypeVersion="16" ma:contentTypeDescription="Create a new document." ma:contentTypeScope="" ma:versionID="71848f01efeb621cc8966f7d91430ea6">
  <xsd:schema xmlns:xsd="http://www.w3.org/2001/XMLSchema" xmlns:xs="http://www.w3.org/2001/XMLSchema" xmlns:p="http://schemas.microsoft.com/office/2006/metadata/properties" xmlns:ns2="e8ea8a44-508f-45ea-ba6e-602239bd24ee" xmlns:ns3="7c574a71-af5a-45b8-b699-d8681df00996" targetNamespace="http://schemas.microsoft.com/office/2006/metadata/properties" ma:root="true" ma:fieldsID="f128c04d9e583bb62b9ba82127d8f9df" ns2:_="" ns3:_="">
    <xsd:import namespace="e8ea8a44-508f-45ea-ba6e-602239bd24ee"/>
    <xsd:import namespace="7c574a71-af5a-45b8-b699-d8681df0099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ea8a44-508f-45ea-ba6e-602239bd24e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ac7af76c-f141-45ca-ae1a-4959eb0cbd4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574a71-af5a-45b8-b699-d8681df00996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f9b67173-e2cb-461c-a67d-bdb1795c5099}" ma:internalName="TaxCatchAll" ma:showField="CatchAllData" ma:web="7c574a71-af5a-45b8-b699-d8681df0099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8ea8a44-508f-45ea-ba6e-602239bd24ee">
      <Terms xmlns="http://schemas.microsoft.com/office/infopath/2007/PartnerControls"/>
    </lcf76f155ced4ddcb4097134ff3c332f>
    <TaxCatchAll xmlns="7c574a71-af5a-45b8-b699-d8681df00996" xsi:nil="true"/>
  </documentManagement>
</p:properties>
</file>

<file path=customXml/itemProps1.xml><?xml version="1.0" encoding="utf-8"?>
<ds:datastoreItem xmlns:ds="http://schemas.openxmlformats.org/officeDocument/2006/customXml" ds:itemID="{37547A4D-1DE1-4989-9F77-BA24FFBF155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4ADDB8C-D307-4818-9CC2-E1EC557C86B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8ea8a44-508f-45ea-ba6e-602239bd24ee"/>
    <ds:schemaRef ds:uri="7c574a71-af5a-45b8-b699-d8681df0099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5B531DA-2D41-4483-B682-45CA12F5302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E8A5105-2A06-46ED-B8C2-F22896362A4F}">
  <ds:schemaRefs>
    <ds:schemaRef ds:uri="http://schemas.microsoft.com/office/2006/metadata/properties"/>
    <ds:schemaRef ds:uri="http://schemas.microsoft.com/office/infopath/2007/PartnerControls"/>
    <ds:schemaRef ds:uri="e8ea8a44-508f-45ea-ba6e-602239bd24ee"/>
    <ds:schemaRef ds:uri="7c574a71-af5a-45b8-b699-d8681df0099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experimentStudent_TEMPLATE</Template>
  <TotalTime>2</TotalTime>
  <Pages>2</Pages>
  <Words>68</Words>
  <Characters>391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Nicola Simpson</dc:creator>
  <cp:lastModifiedBy>Zoe Schnepp (Chemistry)</cp:lastModifiedBy>
  <cp:revision>7</cp:revision>
  <cp:lastPrinted>2017-02-28T13:58:00Z</cp:lastPrinted>
  <dcterms:created xsi:type="dcterms:W3CDTF">2022-09-28T12:33:00Z</dcterms:created>
  <dcterms:modified xsi:type="dcterms:W3CDTF">2023-06-05T18:43:00Z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0x01010031F17AE142E5AC4F8140A237964518BD</vt:lpwstr>
  </property>
  <property fmtid="{D5CDD505-2E9C-101B-9397-08002B2CF9AE}" pid="3" name="MediaServiceImageTags">
    <vt:lpwstr/>
  </property>
</Properties>
</file>